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15821" w14:textId="77777777" w:rsidR="00F2752D" w:rsidRDefault="00F2752D" w:rsidP="00F2752D">
      <w:pPr>
        <w:pStyle w:val="NoSpacing"/>
      </w:pPr>
      <w:r>
        <w:rPr>
          <w:u w:val="single"/>
        </w:rPr>
        <w:t>John GOCHE</w:t>
      </w:r>
      <w:r>
        <w:t xml:space="preserve">       (fl.1480)</w:t>
      </w:r>
    </w:p>
    <w:p w14:paraId="1C9EB0DF" w14:textId="77777777" w:rsidR="00F2752D" w:rsidRDefault="00F2752D" w:rsidP="00F2752D">
      <w:pPr>
        <w:pStyle w:val="NoSpacing"/>
      </w:pPr>
      <w:r>
        <w:t>of Loddon, Norfolk. Yeoman.</w:t>
      </w:r>
    </w:p>
    <w:p w14:paraId="0EF42E69" w14:textId="77777777" w:rsidR="00F2752D" w:rsidRDefault="00F2752D" w:rsidP="00F2752D">
      <w:pPr>
        <w:pStyle w:val="NoSpacing"/>
      </w:pPr>
    </w:p>
    <w:p w14:paraId="48A52BFD" w14:textId="77777777" w:rsidR="00F2752D" w:rsidRDefault="00F2752D" w:rsidP="00F2752D">
      <w:pPr>
        <w:pStyle w:val="NoSpacing"/>
      </w:pPr>
    </w:p>
    <w:p w14:paraId="03956B72" w14:textId="77777777" w:rsidR="00F2752D" w:rsidRDefault="00F2752D" w:rsidP="00F2752D">
      <w:pPr>
        <w:pStyle w:val="NoSpacing"/>
      </w:pPr>
      <w:r>
        <w:tab/>
        <w:t>1480</w:t>
      </w:r>
      <w:r>
        <w:tab/>
        <w:t xml:space="preserve">Edmund </w:t>
      </w:r>
      <w:proofErr w:type="spellStart"/>
      <w:r>
        <w:t>Agges</w:t>
      </w:r>
      <w:proofErr w:type="spellEnd"/>
      <w:r>
        <w:t>, clerk(q.v.), brought a plaint against him, John Sweyn,</w:t>
      </w:r>
    </w:p>
    <w:p w14:paraId="1647A26C" w14:textId="77777777" w:rsidR="00F2752D" w:rsidRDefault="00F2752D" w:rsidP="00F2752D">
      <w:pPr>
        <w:pStyle w:val="NoSpacing"/>
      </w:pPr>
      <w:r>
        <w:tab/>
      </w:r>
      <w:r>
        <w:tab/>
        <w:t>senior, of Norwich(q.v.), and John Sweyn, junior, of Norwich(q.v.).</w:t>
      </w:r>
    </w:p>
    <w:p w14:paraId="552ED0F1" w14:textId="77777777" w:rsidR="00F2752D" w:rsidRDefault="00F2752D" w:rsidP="00F2752D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001280E0" w14:textId="77777777" w:rsidR="00F2752D" w:rsidRDefault="00F2752D" w:rsidP="00F2752D">
      <w:pPr>
        <w:pStyle w:val="NoSpacing"/>
      </w:pPr>
    </w:p>
    <w:p w14:paraId="60E6C440" w14:textId="77777777" w:rsidR="00F2752D" w:rsidRDefault="00F2752D" w:rsidP="00F2752D">
      <w:pPr>
        <w:pStyle w:val="NoSpacing"/>
      </w:pPr>
    </w:p>
    <w:p w14:paraId="1003B1E8" w14:textId="77777777" w:rsidR="00F2752D" w:rsidRDefault="00F2752D" w:rsidP="00F2752D">
      <w:pPr>
        <w:pStyle w:val="NoSpacing"/>
      </w:pPr>
      <w:r>
        <w:t>26 July 2019</w:t>
      </w:r>
    </w:p>
    <w:p w14:paraId="12119858" w14:textId="77777777" w:rsidR="006B2F86" w:rsidRPr="00E71FC3" w:rsidRDefault="00F2752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BCE97" w14:textId="77777777" w:rsidR="00F2752D" w:rsidRDefault="00F2752D" w:rsidP="00E71FC3">
      <w:pPr>
        <w:spacing w:after="0" w:line="240" w:lineRule="auto"/>
      </w:pPr>
      <w:r>
        <w:separator/>
      </w:r>
    </w:p>
  </w:endnote>
  <w:endnote w:type="continuationSeparator" w:id="0">
    <w:p w14:paraId="3304FB24" w14:textId="77777777" w:rsidR="00F2752D" w:rsidRDefault="00F275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1DB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E2D47" w14:textId="77777777" w:rsidR="00F2752D" w:rsidRDefault="00F2752D" w:rsidP="00E71FC3">
      <w:pPr>
        <w:spacing w:after="0" w:line="240" w:lineRule="auto"/>
      </w:pPr>
      <w:r>
        <w:separator/>
      </w:r>
    </w:p>
  </w:footnote>
  <w:footnote w:type="continuationSeparator" w:id="0">
    <w:p w14:paraId="0CAFB55D" w14:textId="77777777" w:rsidR="00F2752D" w:rsidRDefault="00F275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52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2DA9F"/>
  <w15:chartTrackingRefBased/>
  <w15:docId w15:val="{0DD3FD34-9BD1-4468-B78A-3626A0A66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275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2019-08-14T19:52:00Z</dcterms:created>
  <dcterms:modified xsi:type="dcterms:W3CDTF">2019-08-14T19:53:00Z</dcterms:modified>
</cp:coreProperties>
</file>